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LRAGTH-2026-04-09/0033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Herstellung Barrierefreiheit, Perthes-Gymnasium in Friedrichroda_Los 8 - Innentüren, RS-Elemente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Innentüren, RS-Elemente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A67DE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233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Janina Seifert</cp:lastModifiedBy>
  <cp:revision>2</cp:revision>
  <cp:lastPrinted>2010-03-03T17:04:00Z</cp:lastPrinted>
  <dcterms:created xsi:type="dcterms:W3CDTF">2026-04-09T12:15:00Z</dcterms:created>
  <dcterms:modified xsi:type="dcterms:W3CDTF">2026-04-09T12:15:00Z</dcterms:modified>
</cp:coreProperties>
</file>